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2599DB2" w:rsidR="001E35D3" w:rsidRPr="0033027D" w:rsidRDefault="001E35D3" w:rsidP="001E35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bookmarkStart w:id="2" w:name="_GoBack"/>
      <w:bookmarkEnd w:id="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#83</w:t>
      </w:r>
      <w:r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190158</w:t>
      </w:r>
    </w:p>
    <w:p w14:paraId="1CD58903" w14:textId="45945FD4" w:rsidR="006A45BA" w:rsidRPr="00D97157" w:rsidRDefault="001E35D3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Shenzhen, China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18-21, 2019</w:t>
      </w:r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E0C1E" w:rsidRPr="00E850EA">
        <w:rPr>
          <w:rFonts w:eastAsia="Batang" w:cs="Arial"/>
          <w:sz w:val="18"/>
          <w:szCs w:val="18"/>
          <w:lang w:eastAsia="zh-CN"/>
        </w:rPr>
        <w:t>RP-</w:t>
      </w:r>
      <w:r w:rsidR="008E0C1E" w:rsidRPr="00D97157">
        <w:rPr>
          <w:rFonts w:eastAsia="Batang" w:cs="Arial"/>
          <w:sz w:val="18"/>
          <w:szCs w:val="18"/>
          <w:lang w:eastAsia="zh-CN"/>
        </w:rPr>
        <w:t>182256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6B230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289AC7A9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6B230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4EA680C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3FA68367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720BE799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4DC0C8F9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7EAE3FA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0938E0C4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2920A9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17F95B5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9BDECF2" w14:textId="5433091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1AE56BC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52BDB03" w14:textId="6E65534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63184D86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278CDDD" w14:textId="3663069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2920A9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593A7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8F4496A" w14:textId="2825D5C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38AA1EE7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66DF65B" w14:textId="7170642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0352411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96C4E2D" w14:textId="0596BB5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2920A9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642B6583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DBA9A95" w14:textId="6FE24D1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0FB2CCCB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4E1C45B" w14:textId="596745A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704CE5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5E95F30" w14:textId="3F42B4F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2920A9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63D2C25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1E092B0" w14:textId="2777B46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2B258A6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7BCB200" w14:textId="5A3C9B0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7425BE14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B9FA2EE" w14:textId="66F9F95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8529BD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8529BD" w:rsidRPr="002920A9" w:rsidRDefault="008529BD" w:rsidP="008529BD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8529BD" w:rsidRPr="002920A9" w:rsidRDefault="008529BD" w:rsidP="008529BD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1314532F" w:rsidR="008529BD" w:rsidRPr="002920A9" w:rsidRDefault="008529BD" w:rsidP="008529BD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A55588A" w14:textId="0DC7E661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242C9817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5DD3785B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14BD1846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2920A9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C9A44D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48444B" w14:textId="1550856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96ACE2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5C9F6E6" w14:textId="747316A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1B3E360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70843A" w14:textId="3CAA58F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061A364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E40FAF8" w14:textId="36A1D03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7E8844A4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F0575B9" w14:textId="4CBE3439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38E0FC57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89A6619" w14:textId="2A3D7990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56A2B06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9627FD2" w14:textId="3A5539D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2920A9" w:rsidRPr="002920A9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65F086F5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5AF2406" w14:textId="5776622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21DF23E9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1E33377" w14:textId="0871550D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607453D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A93BD87" w14:textId="69C0316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C14A9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C14A93" w:rsidRPr="002920A9" w:rsidRDefault="00C14A93" w:rsidP="00C14A93">
            <w:pPr>
              <w:jc w:val="center"/>
              <w:rPr>
                <w:rFonts w:ascii="Arial" w:hAnsi="Arial" w:cs="Arial"/>
                <w:sz w:val="16"/>
              </w:rPr>
            </w:pPr>
            <w:r w:rsidRPr="00C44E16"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597086E" w14:textId="004AC05C" w:rsidR="00C14A93" w:rsidRPr="002920A9" w:rsidRDefault="00C14A93" w:rsidP="00C14A93">
            <w:pPr>
              <w:rPr>
                <w:rFonts w:ascii="Arial" w:hAnsi="Arial" w:cs="Arial"/>
                <w:sz w:val="16"/>
              </w:rPr>
            </w:pPr>
            <w:r w:rsidRPr="00C44E16">
              <w:rPr>
                <w:rFonts w:ascii="Calibri" w:hAnsi="Calibri" w:cs="Calibri"/>
                <w:color w:val="000000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C14A93" w:rsidRPr="002920A9" w:rsidRDefault="00C14A93" w:rsidP="00C14A93">
            <w:pPr>
              <w:pStyle w:val="TAL"/>
              <w:rPr>
                <w:rFonts w:cs="Arial"/>
                <w:sz w:val="16"/>
              </w:rPr>
            </w:pPr>
            <w:r>
              <w:rPr>
                <w:rFonts w:ascii="Calibri" w:hAnsi="Calibri" w:cs="Calibri"/>
                <w:sz w:val="20"/>
                <w:lang w:val="en-US"/>
              </w:rPr>
              <w:t>Rel-</w:t>
            </w:r>
            <w:r w:rsidRPr="00C44E16">
              <w:rPr>
                <w:rFonts w:ascii="Calibri" w:hAnsi="Calibri" w:cs="Calibri"/>
                <w:sz w:val="20"/>
                <w:lang w:val="en-US"/>
              </w:rPr>
              <w:t>15</w:t>
            </w:r>
          </w:p>
        </w:tc>
        <w:tc>
          <w:tcPr>
            <w:tcW w:w="1418" w:type="dxa"/>
          </w:tcPr>
          <w:p w14:paraId="58BE57DF" w14:textId="0CA7153B" w:rsidR="00C14A93" w:rsidRPr="00923EA9" w:rsidRDefault="00C14A93" w:rsidP="00C14A93">
            <w:pPr>
              <w:pStyle w:val="TAL"/>
              <w:rPr>
                <w:rFonts w:cs="Arial"/>
                <w:sz w:val="16"/>
                <w:lang w:val="sv-SE"/>
              </w:rPr>
            </w:pPr>
            <w:r w:rsidRPr="00923EA9">
              <w:rPr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C14A93" w:rsidRPr="00923EA9" w:rsidRDefault="00C14A93" w:rsidP="00C14A93">
            <w:pPr>
              <w:pStyle w:val="TAL"/>
              <w:rPr>
                <w:rFonts w:cs="Arial"/>
                <w:sz w:val="16"/>
                <w:lang w:val="sv-SE"/>
              </w:rPr>
            </w:pPr>
            <w:r w:rsidRPr="00923EA9">
              <w:rPr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C14A93" w:rsidRPr="002920A9" w:rsidRDefault="00C14A93" w:rsidP="00C14A93">
            <w:pPr>
              <w:pStyle w:val="TAL"/>
              <w:rPr>
                <w:rFonts w:cs="Arial"/>
                <w:sz w:val="16"/>
              </w:rPr>
            </w:pPr>
            <w: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67F7FB7A" w:rsidR="00C14A93" w:rsidRPr="002920A9" w:rsidRDefault="00C14A93" w:rsidP="00C14A93">
            <w:pPr>
              <w:rPr>
                <w:rFonts w:ascii="Arial" w:hAnsi="Arial" w:cs="Arial"/>
                <w:sz w:val="16"/>
              </w:rPr>
            </w:pPr>
            <w:r w:rsidRPr="00C44E16">
              <w:t>new</w:t>
            </w:r>
          </w:p>
        </w:tc>
        <w:tc>
          <w:tcPr>
            <w:tcW w:w="3347" w:type="dxa"/>
          </w:tcPr>
          <w:p w14:paraId="30431ED8" w14:textId="2A3C09A4" w:rsidR="00C14A93" w:rsidRPr="002920A9" w:rsidRDefault="00C14A93" w:rsidP="00C14A9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C14A9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C14A93" w:rsidRPr="00C44E16" w:rsidRDefault="00C14A93" w:rsidP="00C14A9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18835F6" w14:textId="207F19AA" w:rsidR="00C14A93" w:rsidRPr="00C44E16" w:rsidRDefault="00C14A93" w:rsidP="00C14A9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C14A93" w:rsidRDefault="00C14A93" w:rsidP="00C14A93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C14A93" w:rsidRPr="00923EA9" w:rsidRDefault="00C14A93" w:rsidP="00C14A93">
            <w:pPr>
              <w:pStyle w:val="TAL"/>
              <w:rPr>
                <w:lang w:val="sv-SE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C14A93" w:rsidRPr="00923EA9" w:rsidRDefault="00C14A93" w:rsidP="00C14A93">
            <w:pPr>
              <w:pStyle w:val="TAL"/>
              <w:rPr>
                <w:lang w:val="sv-SE"/>
              </w:rPr>
            </w:pPr>
            <w:r>
              <w:rPr>
                <w:rFonts w:cs="Arial"/>
                <w:sz w:val="16"/>
              </w:rPr>
              <w:t>zhangpeng169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C14A93" w:rsidRDefault="00C14A93" w:rsidP="00C14A93">
            <w:pPr>
              <w:pStyle w:val="TAL"/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3" w:name="OLE_LINK14"/>
            <w:r>
              <w:rPr>
                <w:rFonts w:cs="Arial"/>
                <w:sz w:val="16"/>
              </w:rPr>
              <w:t>, NTT DOCOMO</w:t>
            </w:r>
            <w:bookmarkEnd w:id="3"/>
          </w:p>
        </w:tc>
        <w:tc>
          <w:tcPr>
            <w:tcW w:w="1440" w:type="dxa"/>
          </w:tcPr>
          <w:p w14:paraId="47E59D78" w14:textId="6A493926" w:rsidR="00C14A93" w:rsidRPr="00C44E16" w:rsidRDefault="00C14A93" w:rsidP="00C14A93">
            <w:r>
              <w:rPr>
                <w:rFonts w:ascii="Arial" w:hAnsi="Arial" w:cs="Arial"/>
                <w:sz w:val="16"/>
              </w:rPr>
              <w:t>N</w:t>
            </w:r>
            <w:r w:rsidRPr="005A1879">
              <w:rPr>
                <w:rFonts w:ascii="Arial" w:hAnsi="Arial" w:cs="Arial"/>
                <w:sz w:val="16"/>
              </w:rPr>
              <w:t>ew</w:t>
            </w:r>
          </w:p>
        </w:tc>
        <w:tc>
          <w:tcPr>
            <w:tcW w:w="3347" w:type="dxa"/>
          </w:tcPr>
          <w:p w14:paraId="4ED6D07F" w14:textId="35362C60" w:rsidR="00C14A93" w:rsidRPr="00C44E16" w:rsidRDefault="00C14A93" w:rsidP="00C14A93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C14A9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3C8F5AAC" w:rsidR="00C14A93" w:rsidRPr="00C44E16" w:rsidRDefault="00C14A93" w:rsidP="00C14A9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62964F1A" w:rsidR="00C14A93" w:rsidRPr="00C44E16" w:rsidRDefault="00C14A93" w:rsidP="00C14A93">
            <w:pPr>
              <w:rPr>
                <w:rFonts w:ascii="Calibri" w:hAnsi="Calibri" w:cs="Calibri"/>
                <w:color w:val="000000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3FDFCBCD" w14:textId="3B657163" w:rsidR="00C14A93" w:rsidRDefault="00C14A93" w:rsidP="00C14A93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372374">
              <w:rPr>
                <w:rFonts w:cs="Arial"/>
                <w:sz w:val="16"/>
              </w:rPr>
              <w:t>Rel-1</w:t>
            </w:r>
            <w:r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079A5117" w14:textId="3DBBADBE" w:rsidR="00C14A93" w:rsidRPr="00923EA9" w:rsidRDefault="00C14A93" w:rsidP="00C14A93">
            <w:pPr>
              <w:pStyle w:val="TAL"/>
              <w:rPr>
                <w:lang w:val="sv-SE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64053680" w:rsidR="00C14A93" w:rsidRPr="00923EA9" w:rsidRDefault="00C14A93" w:rsidP="00C14A93">
            <w:pPr>
              <w:pStyle w:val="TAL"/>
              <w:rPr>
                <w:lang w:val="sv-SE"/>
              </w:rPr>
            </w:pPr>
            <w:r>
              <w:rPr>
                <w:rFonts w:cs="Arial"/>
                <w:sz w:val="16"/>
              </w:rPr>
              <w:t>zhangpeng169</w:t>
            </w:r>
            <w:r w:rsidRPr="00204BA5">
              <w:rPr>
                <w:rFonts w:cs="Arial"/>
                <w:sz w:val="16"/>
              </w:rPr>
              <w:t>@</w:t>
            </w:r>
            <w:bookmarkStart w:id="4" w:name="OLE_LINK34"/>
            <w:r w:rsidRPr="00204BA5">
              <w:rPr>
                <w:rFonts w:cs="Arial"/>
                <w:sz w:val="16"/>
              </w:rPr>
              <w:t>huawei.com</w:t>
            </w:r>
            <w:bookmarkEnd w:id="4"/>
          </w:p>
        </w:tc>
        <w:tc>
          <w:tcPr>
            <w:tcW w:w="3366" w:type="dxa"/>
          </w:tcPr>
          <w:p w14:paraId="2BE33704" w14:textId="3708BC98" w:rsidR="00C14A93" w:rsidRDefault="00C14A93" w:rsidP="00C14A93">
            <w:pPr>
              <w:pStyle w:val="TAL"/>
            </w:pPr>
            <w:bookmarkStart w:id="5" w:name="OLE_LINK33"/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bookmarkEnd w:id="5"/>
            <w:r>
              <w:rPr>
                <w:rFonts w:cs="Arial"/>
                <w:sz w:val="16"/>
              </w:rPr>
              <w:t xml:space="preserve">Qorvo, </w:t>
            </w:r>
            <w:r w:rsidRPr="00EF76B9">
              <w:rPr>
                <w:rFonts w:cs="Arial"/>
                <w:sz w:val="16"/>
              </w:rPr>
              <w:t>Bell Mobility, TELUS</w:t>
            </w:r>
            <w:r>
              <w:rPr>
                <w:rFonts w:cs="Arial"/>
                <w:sz w:val="16"/>
              </w:rPr>
              <w:t>, NTT DOCOMO</w:t>
            </w:r>
          </w:p>
        </w:tc>
        <w:tc>
          <w:tcPr>
            <w:tcW w:w="1440" w:type="dxa"/>
          </w:tcPr>
          <w:p w14:paraId="46C2618E" w14:textId="6537E2DE" w:rsidR="00C14A93" w:rsidRPr="00C44E16" w:rsidRDefault="00C14A93" w:rsidP="00C14A93"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2A255AE8" w14:textId="1966D13E" w:rsidR="00C14A93" w:rsidRPr="00C44E16" w:rsidRDefault="00C14A93" w:rsidP="00C14A93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E37B45" w:rsidRPr="00E17D0D" w14:paraId="46CC36BE" w14:textId="77777777" w:rsidTr="00E37B45">
        <w:trPr>
          <w:cantSplit/>
        </w:trPr>
        <w:tc>
          <w:tcPr>
            <w:tcW w:w="636" w:type="dxa"/>
          </w:tcPr>
          <w:p w14:paraId="6C48E8FD" w14:textId="2C8A7F86" w:rsidR="00E37B45" w:rsidRPr="00C44E16" w:rsidRDefault="00E37B45" w:rsidP="00E37B45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B1217F">
              <w:rPr>
                <w:rFonts w:ascii="Arial" w:eastAsia="SimSun" w:hAnsi="Arial" w:cs="Arial" w:hint="eastAsia"/>
                <w:sz w:val="16"/>
                <w:lang w:eastAsia="zh-CN"/>
              </w:rPr>
              <w:t>2</w:t>
            </w:r>
          </w:p>
        </w:tc>
        <w:tc>
          <w:tcPr>
            <w:tcW w:w="2863" w:type="dxa"/>
          </w:tcPr>
          <w:p w14:paraId="441F2E11" w14:textId="584AF951" w:rsidR="00E37B45" w:rsidRPr="00C44E16" w:rsidRDefault="00E37B45" w:rsidP="00E37B45">
            <w:pPr>
              <w:rPr>
                <w:rFonts w:ascii="Calibri" w:hAnsi="Calibri" w:cs="Calibri"/>
                <w:color w:val="000000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78-n86A</w:t>
            </w:r>
          </w:p>
        </w:tc>
        <w:tc>
          <w:tcPr>
            <w:tcW w:w="709" w:type="dxa"/>
          </w:tcPr>
          <w:p w14:paraId="7B371B43" w14:textId="4F4B76C3" w:rsidR="00E37B45" w:rsidRDefault="00E37B45" w:rsidP="00E37B45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0A68DE">
              <w:rPr>
                <w:rFonts w:cs="Arial"/>
                <w:color w:val="000000"/>
                <w:kern w:val="2"/>
                <w:szCs w:val="18"/>
              </w:rPr>
              <w:t>Rel-1</w:t>
            </w:r>
            <w:r>
              <w:rPr>
                <w:rFonts w:cs="Arial"/>
                <w:color w:val="000000"/>
                <w:kern w:val="2"/>
                <w:szCs w:val="18"/>
              </w:rPr>
              <w:t>6</w:t>
            </w:r>
          </w:p>
        </w:tc>
        <w:tc>
          <w:tcPr>
            <w:tcW w:w="1418" w:type="dxa"/>
          </w:tcPr>
          <w:p w14:paraId="0C1DD86C" w14:textId="1D17E49E" w:rsidR="00E37B45" w:rsidRPr="00923EA9" w:rsidRDefault="00E37B45" w:rsidP="00E37B45">
            <w:pPr>
              <w:pStyle w:val="TAL"/>
              <w:rPr>
                <w:lang w:val="sv-SE"/>
              </w:rPr>
            </w:pPr>
            <w:r w:rsidRPr="000A68DE">
              <w:rPr>
                <w:rFonts w:cs="Arial"/>
                <w:color w:val="000000"/>
                <w:kern w:val="2"/>
                <w:szCs w:val="18"/>
              </w:rPr>
              <w:t>Wu Qian, Huawei</w:t>
            </w:r>
          </w:p>
        </w:tc>
        <w:tc>
          <w:tcPr>
            <w:tcW w:w="1842" w:type="dxa"/>
          </w:tcPr>
          <w:p w14:paraId="70045D1B" w14:textId="38AA49B4" w:rsidR="00E37B45" w:rsidRPr="00923EA9" w:rsidRDefault="00E37B45" w:rsidP="00E37B45">
            <w:pPr>
              <w:pStyle w:val="TAL"/>
              <w:rPr>
                <w:lang w:val="sv-SE"/>
              </w:rPr>
            </w:pPr>
            <w:r w:rsidRPr="000A68DE">
              <w:rPr>
                <w:rFonts w:cs="Arial"/>
                <w:color w:val="000000"/>
                <w:kern w:val="2"/>
                <w:szCs w:val="18"/>
              </w:rPr>
              <w:t>sissi.wuqian@huawei.com</w:t>
            </w:r>
          </w:p>
        </w:tc>
        <w:tc>
          <w:tcPr>
            <w:tcW w:w="3366" w:type="dxa"/>
          </w:tcPr>
          <w:p w14:paraId="7274C5A6" w14:textId="77DA6317" w:rsidR="00E37B45" w:rsidRDefault="00E37B45" w:rsidP="00E37B45">
            <w:pPr>
              <w:pStyle w:val="TAL"/>
            </w:pPr>
            <w:r w:rsidRPr="00A52436">
              <w:rPr>
                <w:rFonts w:cs="Arial"/>
                <w:color w:val="000000"/>
                <w:kern w:val="2"/>
                <w:szCs w:val="18"/>
              </w:rPr>
              <w:t xml:space="preserve">Bell Mobility, TELUS, </w:t>
            </w:r>
            <w:proofErr w:type="spellStart"/>
            <w:r>
              <w:rPr>
                <w:rFonts w:cs="Arial"/>
                <w:color w:val="000000"/>
                <w:kern w:val="2"/>
                <w:szCs w:val="18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04CF606D" w14:textId="10186E5B" w:rsidR="00E37B45" w:rsidRPr="00C44E16" w:rsidRDefault="00E37B45" w:rsidP="00E37B45">
            <w:r w:rsidRPr="00A52436">
              <w:rPr>
                <w:rFonts w:cs="Arial"/>
                <w:color w:val="000000"/>
                <w:kern w:val="2"/>
                <w:szCs w:val="18"/>
              </w:rPr>
              <w:t>New</w:t>
            </w:r>
          </w:p>
        </w:tc>
        <w:tc>
          <w:tcPr>
            <w:tcW w:w="3347" w:type="dxa"/>
          </w:tcPr>
          <w:p w14:paraId="22B2F776" w14:textId="144E5C6C" w:rsidR="00E37B45" w:rsidRPr="00C44E16" w:rsidRDefault="00E37B45" w:rsidP="00E37B45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B1217F">
              <w:rPr>
                <w:rFonts w:eastAsia="SimSun" w:cs="Arial" w:hint="eastAsia"/>
                <w:sz w:val="16"/>
                <w:lang w:eastAsia="zh-CN"/>
              </w:rPr>
              <w:t>SUL_n78A-n86A</w:t>
            </w:r>
          </w:p>
        </w:tc>
      </w:tr>
      <w:tr w:rsidR="00C14A9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C14A93" w:rsidRPr="00C44E16" w:rsidRDefault="00C14A93" w:rsidP="0007474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863" w:type="dxa"/>
          </w:tcPr>
          <w:p w14:paraId="6374B903" w14:textId="61BDEF0E" w:rsidR="00C14A93" w:rsidRPr="00074740" w:rsidRDefault="00C14A93" w:rsidP="00074740">
            <w:pPr>
              <w:rPr>
                <w:rFonts w:ascii="Calibri" w:hAnsi="Calibri" w:cs="Calibri"/>
                <w:color w:val="000000"/>
              </w:rPr>
            </w:pPr>
            <w:r w:rsidRPr="00074740">
              <w:rPr>
                <w:rFonts w:ascii="Calibri" w:hAnsi="Calibri" w:cs="Calibri"/>
                <w:color w:val="000000"/>
              </w:rPr>
              <w:t>DL_n77(2</w:t>
            </w:r>
            <w:proofErr w:type="gramStart"/>
            <w:r w:rsidRPr="00074740">
              <w:rPr>
                <w:rFonts w:ascii="Calibri" w:hAnsi="Calibri" w:cs="Calibri"/>
                <w:color w:val="000000"/>
              </w:rPr>
              <w:t>A)_</w:t>
            </w:r>
            <w:proofErr w:type="gramEnd"/>
            <w:r w:rsidRPr="00074740">
              <w:rPr>
                <w:rFonts w:ascii="Calibri" w:hAnsi="Calibri" w:cs="Calibri"/>
                <w:color w:val="000000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C14A93" w:rsidRPr="00074740" w:rsidRDefault="00C14A93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 w:rsidRPr="00074740">
              <w:rPr>
                <w:rFonts w:ascii="Calibri" w:hAnsi="Calibri" w:cs="Calibri" w:hint="eastAsia"/>
                <w:color w:val="000000"/>
                <w:sz w:val="20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C14A93" w:rsidRPr="00074740" w:rsidRDefault="00C14A93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 w:rsidRPr="00074740">
              <w:rPr>
                <w:rFonts w:ascii="Calibri" w:hAnsi="Calibri" w:cs="Calibri"/>
                <w:color w:val="000000"/>
                <w:sz w:val="20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C14A93" w:rsidRPr="00074740" w:rsidRDefault="00C14A93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 w:rsidRPr="00074740">
              <w:rPr>
                <w:rFonts w:ascii="Calibri" w:hAnsi="Calibri" w:cs="Calibri"/>
                <w:color w:val="000000"/>
                <w:sz w:val="20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C14A93" w:rsidRPr="00074740" w:rsidRDefault="00C14A93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 w:rsidRPr="00074740">
              <w:rPr>
                <w:rFonts w:ascii="Calibri" w:hAnsi="Calibri" w:cs="Calibri"/>
                <w:color w:val="000000"/>
                <w:sz w:val="20"/>
              </w:rPr>
              <w:t>Fujitsu, NEC, Nokia</w:t>
            </w:r>
          </w:p>
        </w:tc>
        <w:tc>
          <w:tcPr>
            <w:tcW w:w="1440" w:type="dxa"/>
          </w:tcPr>
          <w:p w14:paraId="758F140B" w14:textId="12154271" w:rsidR="00C14A93" w:rsidRPr="00074740" w:rsidRDefault="00C14A93" w:rsidP="00074740">
            <w:pPr>
              <w:rPr>
                <w:rFonts w:ascii="Calibri" w:hAnsi="Calibri" w:cs="Calibri"/>
                <w:color w:val="000000"/>
              </w:rPr>
            </w:pPr>
            <w:r w:rsidRPr="00074740">
              <w:rPr>
                <w:rFonts w:ascii="Calibri" w:hAnsi="Calibri" w:cs="Calibri" w:hint="eastAsia"/>
                <w:color w:val="000000"/>
              </w:rPr>
              <w:t>New</w:t>
            </w:r>
          </w:p>
        </w:tc>
        <w:tc>
          <w:tcPr>
            <w:tcW w:w="3347" w:type="dxa"/>
          </w:tcPr>
          <w:p w14:paraId="0D00E33C" w14:textId="54A29495" w:rsidR="00C14A93" w:rsidRPr="00074740" w:rsidRDefault="00C14A93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 w:rsidRPr="00074740">
              <w:rPr>
                <w:rFonts w:ascii="Calibri" w:hAnsi="Calibri" w:cs="Calibri" w:hint="eastAsia"/>
                <w:color w:val="000000"/>
                <w:sz w:val="20"/>
              </w:rPr>
              <w:t>N</w:t>
            </w:r>
            <w:r w:rsidRPr="00074740">
              <w:rPr>
                <w:rFonts w:ascii="Calibri" w:hAnsi="Calibri" w:cs="Calibri"/>
                <w:color w:val="000000"/>
                <w:sz w:val="20"/>
              </w:rPr>
              <w:t>one</w:t>
            </w:r>
          </w:p>
        </w:tc>
      </w:tr>
      <w:tr w:rsidR="00074740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074740" w:rsidRPr="00074740" w:rsidRDefault="00074740" w:rsidP="00074740">
            <w:pPr>
              <w:pStyle w:val="TAL"/>
              <w:jc w:val="center"/>
              <w:rPr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t>2</w:t>
            </w:r>
          </w:p>
        </w:tc>
        <w:tc>
          <w:tcPr>
            <w:tcW w:w="2863" w:type="dxa"/>
          </w:tcPr>
          <w:p w14:paraId="4F73F8D3" w14:textId="6FC479E4" w:rsidR="00074740" w:rsidRPr="00074740" w:rsidRDefault="00074740" w:rsidP="00074740">
            <w:pPr>
              <w:pStyle w:val="TAL"/>
              <w:rPr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074740" w:rsidRPr="00074740" w:rsidRDefault="00074740" w:rsidP="00074740">
            <w:pPr>
              <w:pStyle w:val="TAL"/>
              <w:rPr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074740" w:rsidRPr="00074740" w:rsidRDefault="00074740" w:rsidP="00074740">
            <w:pPr>
              <w:pStyle w:val="TAL"/>
              <w:rPr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t>Masashi Fushiki</w:t>
            </w:r>
            <w:r w:rsidRPr="00074740">
              <w:rPr>
                <w:rFonts w:cs="Arial" w:hint="eastAsia"/>
                <w:color w:val="000000"/>
                <w:kern w:val="2"/>
                <w:szCs w:val="18"/>
              </w:rPr>
              <w:t xml:space="preserve">, </w:t>
            </w:r>
            <w:r w:rsidRPr="00074740">
              <w:rPr>
                <w:rFonts w:cs="Arial"/>
                <w:color w:val="000000"/>
                <w:kern w:val="2"/>
                <w:szCs w:val="18"/>
              </w:rPr>
              <w:t>S</w:t>
            </w:r>
            <w:r w:rsidRPr="00074740">
              <w:rPr>
                <w:rFonts w:cs="Arial" w:hint="eastAsia"/>
                <w:color w:val="000000"/>
                <w:kern w:val="2"/>
                <w:szCs w:val="18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074740" w:rsidRPr="00074740" w:rsidRDefault="00074740" w:rsidP="00074740">
            <w:pPr>
              <w:pStyle w:val="TAL"/>
              <w:rPr>
                <w:rFonts w:cs="Arial"/>
                <w:color w:val="000000"/>
                <w:kern w:val="2"/>
                <w:szCs w:val="18"/>
              </w:rPr>
            </w:pPr>
            <w:hyperlink r:id="rId36" w:history="1">
              <w:r w:rsidRPr="00074740">
                <w:rPr>
                  <w:rFonts w:cs="Arial"/>
                  <w:color w:val="000000"/>
                  <w:kern w:val="2"/>
                  <w:szCs w:val="18"/>
                </w:rPr>
                <w:t>masashi</w:t>
              </w:r>
              <w:r w:rsidRPr="00074740">
                <w:rPr>
                  <w:rFonts w:cs="Arial" w:hint="eastAsia"/>
                  <w:color w:val="000000"/>
                  <w:kern w:val="2"/>
                  <w:szCs w:val="18"/>
                </w:rPr>
                <w:t>.</w:t>
              </w:r>
              <w:r w:rsidRPr="00074740">
                <w:rPr>
                  <w:rFonts w:cs="Arial"/>
                  <w:color w:val="000000"/>
                  <w:kern w:val="2"/>
                  <w:szCs w:val="18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074740" w:rsidRPr="00074740" w:rsidRDefault="00074740" w:rsidP="00074740">
            <w:pPr>
              <w:pStyle w:val="TAL"/>
              <w:rPr>
                <w:rFonts w:cs="Arial"/>
                <w:color w:val="000000"/>
                <w:kern w:val="2"/>
                <w:szCs w:val="18"/>
              </w:rPr>
            </w:pPr>
            <w:r w:rsidRPr="00074740">
              <w:rPr>
                <w:rFonts w:cs="Arial"/>
                <w:color w:val="000000"/>
                <w:kern w:val="2"/>
                <w:szCs w:val="18"/>
              </w:rPr>
              <w:t xml:space="preserve">Ericsson, Huawei, </w:t>
            </w:r>
            <w:proofErr w:type="spellStart"/>
            <w:r w:rsidRPr="00074740">
              <w:rPr>
                <w:rFonts w:cs="Arial"/>
                <w:color w:val="000000"/>
                <w:kern w:val="2"/>
                <w:szCs w:val="18"/>
              </w:rPr>
              <w:t>Hisilicon</w:t>
            </w:r>
            <w:proofErr w:type="spellEnd"/>
            <w:r w:rsidRPr="00074740">
              <w:rPr>
                <w:rFonts w:cs="Arial"/>
                <w:color w:val="000000"/>
                <w:kern w:val="2"/>
                <w:szCs w:val="18"/>
              </w:rPr>
              <w:t>, ZTE, Nokia,</w:t>
            </w:r>
          </w:p>
        </w:tc>
        <w:tc>
          <w:tcPr>
            <w:tcW w:w="1440" w:type="dxa"/>
          </w:tcPr>
          <w:p w14:paraId="0706A60F" w14:textId="2DCA8BC4" w:rsidR="00074740" w:rsidRPr="00074740" w:rsidRDefault="00074740" w:rsidP="00074740">
            <w:pP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74740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new</w:t>
            </w:r>
          </w:p>
        </w:tc>
        <w:tc>
          <w:tcPr>
            <w:tcW w:w="3347" w:type="dxa"/>
          </w:tcPr>
          <w:p w14:paraId="251D505D" w14:textId="77777777" w:rsidR="00074740" w:rsidRPr="00074740" w:rsidRDefault="00074740" w:rsidP="00074740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3C38C9CA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AA68F9">
        <w:trPr>
          <w:trHeight w:val="20"/>
          <w:jc w:val="center"/>
        </w:trPr>
        <w:tc>
          <w:tcPr>
            <w:tcW w:w="1221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AA68F9">
        <w:trPr>
          <w:trHeight w:val="20"/>
          <w:jc w:val="center"/>
        </w:trPr>
        <w:tc>
          <w:tcPr>
            <w:tcW w:w="1221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AA68F9">
        <w:trPr>
          <w:trHeight w:val="20"/>
          <w:jc w:val="center"/>
        </w:trPr>
        <w:tc>
          <w:tcPr>
            <w:tcW w:w="1221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AA68F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AA68F9">
        <w:trPr>
          <w:jc w:val="center"/>
        </w:trPr>
        <w:tc>
          <w:tcPr>
            <w:tcW w:w="122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AA68F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AA68F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3F66BD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FB48AC" w14:paraId="16C9B28E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D91EC26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305C6" w:rsidRPr="00372374" w14:paraId="6AA6517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786D7C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1560F0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32E7B9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29AA3E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E6E41A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A57123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2B0EF2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B770AA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43D34B5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9AEF30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936FCA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8D6C03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5A2F54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FFC139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FB48AC" w14:paraId="1CE302C5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2305C6" w:rsidRPr="00372374" w14:paraId="6615230F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2C75C99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ED1A0EE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14C10EF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BA3B4B9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EF3C4CE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1691E9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E01ADC1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9958901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5B5E621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EF3050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5D132F9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800EF30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CFEABFA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D414609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E927501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16B1A6E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8495F56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5C81650" w14:textId="77777777" w:rsidTr="003F66BD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B3E1B" w:rsidRPr="00FB48AC" w14:paraId="56DFD8D3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0734B9E0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DB3E1B" w:rsidRPr="00FB48AC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DB3E1B" w:rsidRPr="00FB48AC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B3E1B" w:rsidRPr="00372374" w14:paraId="0314D6C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4DA34D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6A03BA0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2FAD69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606D60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72582E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0DCDB7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FABB8F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904B79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6095D1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B3E1B" w:rsidRPr="00372374" w14:paraId="5BB4F97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3F7F00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10F4881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C7C747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740462D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8BDA3B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F3CDD9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8AB220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1BFBEF3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2B4759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31B466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D0F8D2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6D51AE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5A56CC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5E3B37" w:rsidRPr="00372374" w:rsidRDefault="005E3B37" w:rsidP="005E3B37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38BDE3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26D4C5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58A457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12026F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BC814A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4BE4A2B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2F3C6C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6453AE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77040E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3CE0B0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A3BA78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5DE317D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1601E5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A83ECE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8AE2BA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9CC581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C1A3EA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FB48AC" w14:paraId="1FADE7A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2F5AFB9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1577F4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CBF4BD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3AB34C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747AB8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C523F8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3F0BA2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5E3B37" w:rsidRPr="00372374" w:rsidRDefault="005E3B37" w:rsidP="005E3B37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DD2D28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EFC6C6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5E3B37" w:rsidRPr="005E3B37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5E3B37" w:rsidRPr="00372374" w14:paraId="7C83071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AF154E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11855B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49C562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EA7AAD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0ECE7F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B12AC3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622C9B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FB48AC" w14:paraId="6B3BEF3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4FD576F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EA1BF4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3D75B8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5723309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1CE993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C7CAD5B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C272080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FA3910" w:rsidRPr="00372374" w:rsidRDefault="00FA3910" w:rsidP="00FA391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7D15FDB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A3910" w:rsidRPr="00372374" w14:paraId="580C09DB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35AB8A14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679412D4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C4D0AB7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74C18B8C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B033681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2C9CBE1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37B18660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5F617D5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4C7EAB8D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1EC93A1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787FEE3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22D09" w:rsidRPr="00372374" w14:paraId="45DF3C51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622D09" w:rsidRPr="00622D09" w:rsidRDefault="00622D09" w:rsidP="00622D0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622D09" w:rsidRPr="00372374" w14:paraId="002D56F2" w14:textId="77777777" w:rsidTr="006B230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760EB6E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923EA9" w:rsidRPr="004D0916" w:rsidRDefault="008A1D6C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Calibri" w:hAnsi="Arial" w:cs="Arial"/>
                <w:sz w:val="18"/>
                <w:szCs w:val="18"/>
                <w:lang w:val="x-none"/>
              </w:rPr>
              <w:t>CA_n41(2A)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923EA9" w:rsidRPr="004D0916" w:rsidRDefault="008A1D6C" w:rsidP="008A1D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923EA9" w:rsidRPr="00372374" w14:paraId="13C22A7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4D582D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F4009D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591099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217F2E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AC0187B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E6EF0F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EF2974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8D8D34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ACAE4C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7564A35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969FD3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58BDF1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191EAA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3CCEC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C4499B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D0822F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4389E8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25B332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10EFCE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ABA5BF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BED9D2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A2CB6E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9319F3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2AD9F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20CC26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2C757E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2C9906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92C026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9626F0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1DEC50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3174713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C28E67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B5D828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FA2DD6B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8AD84A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F6B0FB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C15E93C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FB56BB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F62D2FA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37B45" w:rsidRPr="00372374" w14:paraId="535133E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433366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88F7351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CA9D1F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358E5F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33A968A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28F7080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37B45" w:rsidRPr="00372374" w14:paraId="284D369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D9DFC2F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0378C3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78A8E51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146CEF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6DEC45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1F141C9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E7F354D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2BDBC4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2F785B5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B4878E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F76672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97C3E34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4595107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BA2846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9646922" w14:textId="77777777" w:rsidTr="00923EA9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E7340" w14:textId="36036E9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</w:t>
            </w:r>
            <w:r>
              <w:rPr>
                <w:rFonts w:ascii="Arial" w:eastAsia="SimSun" w:hAnsi="Arial"/>
                <w:sz w:val="18"/>
                <w:lang w:val="x-none"/>
              </w:rPr>
              <w:t>SUL_</w:t>
            </w:r>
            <w:r w:rsidRPr="00372374">
              <w:rPr>
                <w:rFonts w:ascii="Arial" w:eastAsia="SimSun" w:hAnsi="Arial"/>
                <w:sz w:val="18"/>
                <w:lang w:val="x-none"/>
              </w:rPr>
              <w:t>n</w:t>
            </w:r>
            <w:r>
              <w:rPr>
                <w:rFonts w:ascii="Arial" w:eastAsia="SimSun" w:hAnsi="Arial"/>
                <w:sz w:val="18"/>
                <w:lang w:val="x-none"/>
              </w:rPr>
              <w:t>78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  <w:r>
              <w:rPr>
                <w:rFonts w:ascii="Arial" w:eastAsia="SimSun" w:hAnsi="Arial"/>
                <w:sz w:val="18"/>
                <w:lang w:val="x-none" w:eastAsia="zh-CN"/>
              </w:rPr>
              <w:t>-n86A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D80657" w14:textId="3CB654F9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78A-n86A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F1E6" w14:textId="4DD2AF4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EA88" w14:textId="269A0FA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456A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BD7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3C6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A3CBEE" w14:textId="1B3171ED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D35B5B" w14:textId="3649F58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C14A93" w:rsidRPr="00372374" w14:paraId="433613E8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24C2D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547A8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F8D0" w14:textId="7F56641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21BC1" w14:textId="304B711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8CE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94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622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803EAB" w14:textId="52EC3FA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F1116C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4007D6B3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6838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116AA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4583" w14:textId="593E875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78F3" w14:textId="4EDB552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CB43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9A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7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E47A9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3ECB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7DBAA9E4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C46E7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CE921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35EE" w14:textId="4F5F4BC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9CBAC" w14:textId="15EB067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41A7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780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DF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F7DFE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6605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6B79AE38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148A2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61EB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627A1" w14:textId="746479D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25B3" w14:textId="4DA23EA9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2388B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FF14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274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C6C91F" w14:textId="4C51D59C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1E824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671B7F4B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D89E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09B5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4CF1" w14:textId="644ABD6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7D37" w14:textId="2251C4E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B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AAC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808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8BDA1F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3B7C4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364C96C1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EF4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B9A7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3C37" w14:textId="35FAD41D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FEF48" w14:textId="72A8375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8D2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C01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D8D9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CDEC7D" w14:textId="7A7C9E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F6634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BF9EB89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4047D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11329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8DC4" w14:textId="3A6030D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79E9" w14:textId="173F7EE8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EB41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A50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31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5D2C6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7E0E5E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4CE8281" w14:textId="77777777" w:rsidTr="00E37B45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CDDA3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3A119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1362E" w14:textId="79F43DF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84D45" w14:textId="29FAACC3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8F948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EEE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48F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98F989" w14:textId="19D9BD1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A9DEA1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0032326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51F845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E56F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25A4" w14:textId="10C281F2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D69F" w14:textId="10FFD0D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8DFF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2967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565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A8469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A3F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648ADA2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6D9764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5A7C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4075" w14:textId="40FCB814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B24E" w14:textId="3A2EB287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20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16AD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E283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597236" w14:textId="5137E98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7F6B6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E1C921A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CEB87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75E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1348" w14:textId="2C83C806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8E5F" w14:textId="569D65F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E847D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F2B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43B5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243D7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57A9D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E9B4E30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1EC873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FCD598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FEB0" w14:textId="6F5EBCFA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970F0" w14:textId="2084BEC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EA092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E4C4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2A6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AFE0D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10EE86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053B448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63BC7F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42F6F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C06B" w14:textId="1F96B660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B36B" w14:textId="73DF468E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AF519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922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4A28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B9AF9" w14:textId="6905E502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53660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4AC2AA7B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DC9B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A08E02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A75D" w14:textId="57A2B2F1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73F3" w14:textId="17B79D0C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10F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857C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B0E6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D5301" w14:textId="77777777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7612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35DA235" w14:textId="77777777" w:rsidTr="00923EA9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AD613A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7B6F9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3648B" w14:textId="7A10927F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0C86" w14:textId="68D11ABB" w:rsidR="00C14A93" w:rsidRPr="004D0916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5D66" w14:textId="77777777" w:rsidR="00C14A93" w:rsidRPr="00F900C8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0179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5CB1" w14:textId="77777777" w:rsidR="00C14A93" w:rsidRPr="00372374" w:rsidRDefault="00C14A93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43D50E" w14:textId="222F7431" w:rsidR="00C14A93" w:rsidRPr="00F900C8" w:rsidRDefault="00C14A93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51635D" w14:textId="77777777" w:rsidR="00C14A93" w:rsidRPr="00372374" w:rsidRDefault="00C14A93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34B45826" w14:textId="77777777" w:rsidTr="00E67462">
        <w:trPr>
          <w:jc w:val="center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FFA889" w14:textId="67A7336E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7C0A" w14:textId="146D002B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779B" w14:textId="5DE0CF74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569" w14:textId="14838A42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874B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F9E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BCFD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38E438" w14:textId="44743B8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140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97F58F" w14:textId="16E4AEA2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C14A93" w:rsidRPr="00372374" w14:paraId="245C0151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A6848C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37A10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B11D" w14:textId="155BB5C9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97841" w14:textId="7A598F25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43D5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23B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516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B69E8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DADC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2B98E737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AB577D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48592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5262" w14:textId="58D5884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2674C" w14:textId="12DB20E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1A573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1AA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2A8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FBD5BD" w14:textId="3A1D8BEE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4372D2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7804AEE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AE573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7136A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A89D" w14:textId="7B8B2951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38A38" w14:textId="24BD06F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A517F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561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234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156CC6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FAD9B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07C96FB0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C75E6E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7E9739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49E2" w14:textId="02C19D16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B5DAF" w14:textId="58B3F68F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5E2B4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155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9D11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B6A73" w14:textId="1A8DFF08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F660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7CE3D236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CE6A4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13B74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2BA69" w14:textId="0B06B42E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564A" w14:textId="1B3B063B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3060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7E0A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EAB9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591AD" w14:textId="77777777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0264DA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372374" w14:paraId="5291FCA3" w14:textId="77777777" w:rsidTr="00E67462">
        <w:trPr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046BB6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A4F5F8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CDE31" w14:textId="426ABDC8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hAnsi="Arial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F95B" w14:textId="13FF6BEA" w:rsidR="00C14A93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6C0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F060D" w14:textId="77777777" w:rsidR="00C14A93" w:rsidRPr="00F900C8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1370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8D0C" w14:textId="77777777" w:rsidR="00C14A93" w:rsidRPr="00372374" w:rsidRDefault="00C14A93" w:rsidP="00C14A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A5EBA4" w14:textId="547D9A04" w:rsidR="00C14A93" w:rsidRDefault="00C14A93" w:rsidP="00C14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6C0">
              <w:rPr>
                <w:rFonts w:ascii="Arial" w:hAnsi="Arial" w:hint="eastAsia"/>
                <w:sz w:val="18"/>
                <w:lang w:eastAsia="ja-JP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4DA3CF" w14:textId="77777777" w:rsidR="00C14A93" w:rsidRPr="00372374" w:rsidRDefault="00C14A93" w:rsidP="00C14A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10"/>
            <w:vAlign w:val="center"/>
          </w:tcPr>
          <w:p w14:paraId="337F2816" w14:textId="69A21EC0" w:rsidR="00C14A93" w:rsidRPr="00F900C8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C14A93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1CD58C2B" w14:textId="67007131" w:rsidR="00C14A93" w:rsidRPr="003F66BD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F900C8">
              <w:rPr>
                <w:rFonts w:cs="Arial"/>
                <w:szCs w:val="18"/>
                <w:lang w:val="en-US" w:eastAsia="zh-CN"/>
              </w:rPr>
              <w:t>NR component carriers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6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6B2305" w:rsidP="00DC2AA7">
            <w:pPr>
              <w:pStyle w:val="TAL"/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B8299D3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6B2305" w:rsidP="00DC2AA7">
            <w:pPr>
              <w:pStyle w:val="TAL"/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53E09C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6B2305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28DC99EA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6B2305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3209664C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2DA6459B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5EC91689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63726DB1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37E71D0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38518DCE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2BB9DFC5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14CA4A6E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6B230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2F962AD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2EF63B8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375626BF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7F194786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07D9CD3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9A2F320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0B55F04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7AEFFC4E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63AF29B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51E0CC4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380924A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1D0976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4A4D17B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A94BF4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0779AAF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61A02F0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5938F7F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798D58B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3E91D8E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7C3AB6C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738419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2DD0A97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3901201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7B396D4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6522CD0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031F9BD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6EA995D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AE5343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46100E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710152F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5AD9F53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6A17DD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2C64D3A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3317A88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2DA8D8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4190F15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29034A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29034A" w:rsidRDefault="0029034A" w:rsidP="0029034A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29034A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2CDD515F" w:rsidR="0029034A" w:rsidRPr="0029034A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35FCD374" w14:textId="2D713BDD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5B4181"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5B4181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5B4181" w:rsidRDefault="005B4181" w:rsidP="005B4181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6DFA3850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049AE9DC" w14:textId="334F4575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6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6B2305" w:rsidP="00C37E3F">
            <w:pPr>
              <w:pStyle w:val="TAL"/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4A4F82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6B2305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07D097CF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6B2305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85C970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431B7FB3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6B230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10FED5CA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6B230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1B5C5F1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6B230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41B9558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7E137AF3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4C60CB1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385C134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F5CC0D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645FED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4F20597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7156C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7BEB443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0BA3D0D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268E7A48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2F5D0E8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B5C2953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49AA35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21C82D5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17810CF9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4CDB6B2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18AB521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7F795E1F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1CC5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7" w:name="_Hlk516746225"/>
            <w:bookmarkStart w:id="8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6E1CD1AE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62A4FB51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6E4A3D0C" w:rsidR="00C37E3F" w:rsidRPr="00BB207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3114E16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091829E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7F0D261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67B14A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2AD40B7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23C94C1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C79097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4A6CDE6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4D9D6D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B87AE5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76B0A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6B230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0F385923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7FC04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0F83487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3A7F174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38ABEA4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3647CBE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7B6677D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251171C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D36B8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6B230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29463842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05E8FD7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508EA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B7C8C8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24271EC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BD4CA7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D6892C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2FD3715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DB03ED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4D66CFD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7C3F2A0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E3BB1E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732575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7F28666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BEE18D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083D028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27977F0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79F175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F3E4B4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53DA62B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7C09FFB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26A3E54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657ED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789F878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1B1ED20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086C592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3FA4AAE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2B3DE85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01072BD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6B230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B28E57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47A5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7"/>
      <w:bookmarkEnd w:id="8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32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7DDC0" w14:textId="77777777" w:rsidR="005D5A37" w:rsidRDefault="005D5A37">
      <w:r>
        <w:separator/>
      </w:r>
    </w:p>
  </w:endnote>
  <w:endnote w:type="continuationSeparator" w:id="0">
    <w:p w14:paraId="0794B99C" w14:textId="77777777" w:rsidR="005D5A37" w:rsidRDefault="005D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0E478" w14:textId="77777777" w:rsidR="005D5A37" w:rsidRDefault="005D5A37">
      <w:r>
        <w:separator/>
      </w:r>
    </w:p>
  </w:footnote>
  <w:footnote w:type="continuationSeparator" w:id="0">
    <w:p w14:paraId="46CDC651" w14:textId="77777777" w:rsidR="005D5A37" w:rsidRDefault="005D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E297D"/>
    <w:rsid w:val="001E35D3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D5A37"/>
    <w:rsid w:val="005E3B37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2305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47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68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fontTable" Target="fontTable.xml"/><Relationship Id="rId16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56" Type="http://schemas.openxmlformats.org/officeDocument/2006/relationships/hyperlink" Target="mailto:alessandro.trogolo@telecomitalia.it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46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3000A-475A-4648-9011-EB9A0746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45</Pages>
  <Words>8974</Words>
  <Characters>62436</Characters>
  <Application>Microsoft Office Word</Application>
  <DocSecurity>0</DocSecurity>
  <Lines>520</Lines>
  <Paragraphs>142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71268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37</cp:revision>
  <cp:lastPrinted>2000-02-29T10:31:00Z</cp:lastPrinted>
  <dcterms:created xsi:type="dcterms:W3CDTF">2018-10-10T11:49:00Z</dcterms:created>
  <dcterms:modified xsi:type="dcterms:W3CDTF">2019-03-08T10:12:00Z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